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3F29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DYKSON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77D0C9C1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Cutler.</w:t>
      </w:r>
    </w:p>
    <w:p w14:paraId="1FD8E45B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D389F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20321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John Smyth, chaplain(q.v.), brought a plaint of trespass against him, Richard</w:t>
      </w:r>
    </w:p>
    <w:p w14:paraId="45AEDAE3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Burley(q.v.)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Beverley, cutlers.</w:t>
      </w:r>
    </w:p>
    <w:p w14:paraId="600FFE65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09F50EA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0143F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59CAA" w14:textId="77777777" w:rsidR="00B60454" w:rsidRDefault="00B60454" w:rsidP="00B60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2022</w:t>
      </w:r>
    </w:p>
    <w:p w14:paraId="4D32F9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196F" w14:textId="77777777" w:rsidR="00B60454" w:rsidRDefault="00B60454" w:rsidP="009139A6">
      <w:r>
        <w:separator/>
      </w:r>
    </w:p>
  </w:endnote>
  <w:endnote w:type="continuationSeparator" w:id="0">
    <w:p w14:paraId="2692C9E0" w14:textId="77777777" w:rsidR="00B60454" w:rsidRDefault="00B604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B33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BC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4A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E327" w14:textId="77777777" w:rsidR="00B60454" w:rsidRDefault="00B60454" w:rsidP="009139A6">
      <w:r>
        <w:separator/>
      </w:r>
    </w:p>
  </w:footnote>
  <w:footnote w:type="continuationSeparator" w:id="0">
    <w:p w14:paraId="27576D1A" w14:textId="77777777" w:rsidR="00B60454" w:rsidRDefault="00B604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7F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A3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67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454"/>
    <w:rsid w:val="000666E0"/>
    <w:rsid w:val="002510B7"/>
    <w:rsid w:val="005C130B"/>
    <w:rsid w:val="00826F5C"/>
    <w:rsid w:val="009139A6"/>
    <w:rsid w:val="009448BB"/>
    <w:rsid w:val="00A3176C"/>
    <w:rsid w:val="00AE65F8"/>
    <w:rsid w:val="00AF69BF"/>
    <w:rsid w:val="00B6045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20349"/>
  <w15:chartTrackingRefBased/>
  <w15:docId w15:val="{A5B0052F-A733-496B-B6FD-57C6D0D2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04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cp:lastPrinted>2022-09-13T08:19:00Z</cp:lastPrinted>
  <dcterms:created xsi:type="dcterms:W3CDTF">2022-09-13T08:13:00Z</dcterms:created>
  <dcterms:modified xsi:type="dcterms:W3CDTF">2022-09-13T08:23:00Z</dcterms:modified>
</cp:coreProperties>
</file>